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691D54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691D54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691D54" w:rsidRPr="00691D54">
        <w:rPr>
          <w:rStyle w:val="a9"/>
        </w:rPr>
        <w:t xml:space="preserve"> Санкт-Петербургское государственное унитарное предприятие пассажирского автомобильного транспорта (СПб ГУП "Пассажиравтотранс")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691D54" w:rsidRPr="00AF49A3" w:rsidTr="008B4051">
        <w:trPr>
          <w:jc w:val="center"/>
        </w:trPr>
        <w:tc>
          <w:tcPr>
            <w:tcW w:w="3049" w:type="dxa"/>
            <w:vAlign w:val="center"/>
          </w:tcPr>
          <w:p w:rsidR="00691D54" w:rsidRPr="00691D54" w:rsidRDefault="00691D54" w:rsidP="00691D54">
            <w:pPr>
              <w:pStyle w:val="aa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Колпинский</w:t>
            </w:r>
            <w:proofErr w:type="spellEnd"/>
            <w:r>
              <w:rPr>
                <w:b/>
                <w:i/>
              </w:rPr>
              <w:t xml:space="preserve"> автобусный парк - филиал СПб ГУП "Пассаж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</w:rPr>
              <w:t>равтотранс" - Комплекс р</w:t>
            </w:r>
            <w:r>
              <w:rPr>
                <w:b/>
                <w:i/>
              </w:rPr>
              <w:t>е</w:t>
            </w:r>
            <w:r>
              <w:rPr>
                <w:b/>
                <w:i/>
              </w:rPr>
              <w:t>монтных мастерских - Слу</w:t>
            </w:r>
            <w:r>
              <w:rPr>
                <w:b/>
                <w:i/>
              </w:rPr>
              <w:t>ж</w:t>
            </w:r>
            <w:r>
              <w:rPr>
                <w:b/>
                <w:i/>
              </w:rPr>
              <w:t>ба подготовки производства - Моторное отделение</w:t>
            </w:r>
          </w:p>
        </w:tc>
        <w:tc>
          <w:tcPr>
            <w:tcW w:w="3686" w:type="dxa"/>
            <w:vAlign w:val="center"/>
          </w:tcPr>
          <w:p w:rsidR="00691D54" w:rsidRPr="00063DF1" w:rsidRDefault="00691D54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691D54" w:rsidRPr="00063DF1" w:rsidRDefault="00691D54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691D54" w:rsidRPr="00063DF1" w:rsidRDefault="00691D54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91D54" w:rsidRPr="00063DF1" w:rsidRDefault="00691D54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91D54" w:rsidRPr="00063DF1" w:rsidRDefault="00691D54" w:rsidP="00DB70BA">
            <w:pPr>
              <w:pStyle w:val="aa"/>
            </w:pPr>
          </w:p>
        </w:tc>
      </w:tr>
      <w:tr w:rsidR="00691D54" w:rsidRPr="00AF49A3" w:rsidTr="008B4051">
        <w:trPr>
          <w:jc w:val="center"/>
        </w:trPr>
        <w:tc>
          <w:tcPr>
            <w:tcW w:w="3049" w:type="dxa"/>
            <w:vAlign w:val="center"/>
          </w:tcPr>
          <w:p w:rsidR="00691D54" w:rsidRPr="00691D54" w:rsidRDefault="00691D54" w:rsidP="00691D54">
            <w:pPr>
              <w:pStyle w:val="aa"/>
              <w:jc w:val="left"/>
            </w:pPr>
            <w:r>
              <w:t>09. Слесарь по ремонту автом</w:t>
            </w:r>
            <w:r>
              <w:t>о</w:t>
            </w:r>
            <w:r>
              <w:t>билей</w:t>
            </w:r>
          </w:p>
        </w:tc>
        <w:tc>
          <w:tcPr>
            <w:tcW w:w="3686" w:type="dxa"/>
            <w:vAlign w:val="center"/>
          </w:tcPr>
          <w:p w:rsidR="00691D54" w:rsidRPr="00063DF1" w:rsidRDefault="00691D54" w:rsidP="00DB70BA">
            <w:pPr>
              <w:pStyle w:val="aa"/>
            </w:pPr>
            <w:r>
              <w:t>Применение сре</w:t>
            </w:r>
            <w:proofErr w:type="gramStart"/>
            <w:r>
              <w:t>дств зв</w:t>
            </w:r>
            <w:proofErr w:type="gramEnd"/>
            <w:r>
              <w:t>укопоглощения</w:t>
            </w:r>
          </w:p>
        </w:tc>
        <w:tc>
          <w:tcPr>
            <w:tcW w:w="2835" w:type="dxa"/>
            <w:vAlign w:val="center"/>
          </w:tcPr>
          <w:p w:rsidR="00691D54" w:rsidRPr="00063DF1" w:rsidRDefault="00691D54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691D54" w:rsidRPr="00063DF1" w:rsidRDefault="002A5BCC" w:rsidP="00DB70BA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691D54" w:rsidRPr="00B74CD6" w:rsidRDefault="00B74CD6" w:rsidP="00DB70BA">
            <w:pPr>
              <w:pStyle w:val="aa"/>
            </w:pPr>
            <w:proofErr w:type="spellStart"/>
            <w:r w:rsidRPr="00B74CD6">
              <w:t>Колпинский</w:t>
            </w:r>
            <w:proofErr w:type="spellEnd"/>
            <w:r w:rsidRPr="00B74CD6">
              <w:t xml:space="preserve"> автобусный парк</w:t>
            </w:r>
          </w:p>
        </w:tc>
        <w:tc>
          <w:tcPr>
            <w:tcW w:w="1315" w:type="dxa"/>
            <w:vAlign w:val="center"/>
          </w:tcPr>
          <w:p w:rsidR="00691D54" w:rsidRPr="00063DF1" w:rsidRDefault="00691D54" w:rsidP="00DB70BA">
            <w:pPr>
              <w:pStyle w:val="aa"/>
            </w:pPr>
          </w:p>
        </w:tc>
      </w:tr>
      <w:tr w:rsidR="00B74CD6" w:rsidRPr="00AF49A3" w:rsidTr="008B4051">
        <w:trPr>
          <w:jc w:val="center"/>
        </w:trPr>
        <w:tc>
          <w:tcPr>
            <w:tcW w:w="3049" w:type="dxa"/>
            <w:vAlign w:val="center"/>
          </w:tcPr>
          <w:p w:rsidR="00B74CD6" w:rsidRPr="00691D54" w:rsidRDefault="00B74CD6" w:rsidP="00691D54">
            <w:pPr>
              <w:pStyle w:val="aa"/>
              <w:jc w:val="left"/>
            </w:pPr>
            <w:bookmarkStart w:id="1" w:name="_GoBack" w:colFirst="4" w:colLast="4"/>
            <w:r>
              <w:t>010. Слесарь по ремонту авт</w:t>
            </w:r>
            <w:r>
              <w:t>о</w:t>
            </w:r>
            <w:r>
              <w:t>мобилей</w:t>
            </w:r>
          </w:p>
        </w:tc>
        <w:tc>
          <w:tcPr>
            <w:tcW w:w="3686" w:type="dxa"/>
            <w:vAlign w:val="center"/>
          </w:tcPr>
          <w:p w:rsidR="00B74CD6" w:rsidRDefault="00B74CD6" w:rsidP="00DB70BA">
            <w:pPr>
              <w:pStyle w:val="aa"/>
            </w:pPr>
            <w:r>
              <w:t>Применение сре</w:t>
            </w:r>
            <w:proofErr w:type="gramStart"/>
            <w:r>
              <w:t>дств зв</w:t>
            </w:r>
            <w:proofErr w:type="gramEnd"/>
            <w:r>
              <w:t>укопоглощения</w:t>
            </w:r>
          </w:p>
        </w:tc>
        <w:tc>
          <w:tcPr>
            <w:tcW w:w="2835" w:type="dxa"/>
            <w:vAlign w:val="center"/>
          </w:tcPr>
          <w:p w:rsidR="00B74CD6" w:rsidRDefault="00B74CD6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B74CD6" w:rsidRPr="00063DF1" w:rsidRDefault="00B74CD6" w:rsidP="0059723B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B74CD6" w:rsidRPr="00B74CD6" w:rsidRDefault="00B74CD6" w:rsidP="004B69B7">
            <w:pPr>
              <w:pStyle w:val="aa"/>
            </w:pPr>
            <w:proofErr w:type="spellStart"/>
            <w:r w:rsidRPr="00B74CD6">
              <w:t>Колпинский</w:t>
            </w:r>
            <w:proofErr w:type="spellEnd"/>
            <w:r w:rsidRPr="00B74CD6">
              <w:t xml:space="preserve"> автобусный парк</w:t>
            </w:r>
          </w:p>
        </w:tc>
        <w:tc>
          <w:tcPr>
            <w:tcW w:w="1315" w:type="dxa"/>
            <w:vAlign w:val="center"/>
          </w:tcPr>
          <w:p w:rsidR="00B74CD6" w:rsidRPr="00063DF1" w:rsidRDefault="00B74CD6" w:rsidP="00DB70BA">
            <w:pPr>
              <w:pStyle w:val="aa"/>
            </w:pPr>
          </w:p>
        </w:tc>
      </w:tr>
      <w:bookmarkEnd w:id="1"/>
    </w:tbl>
    <w:p w:rsidR="00DB70BA" w:rsidRDefault="00DB70BA" w:rsidP="00DB70BA"/>
    <w:p w:rsidR="00DB70BA" w:rsidRPr="00DB70BA" w:rsidRDefault="00DB70BA" w:rsidP="00DB70BA">
      <w:r w:rsidRPr="00DB70BA">
        <w:t>Дата составления:</w:t>
      </w:r>
      <w:r>
        <w:t xml:space="preserve"> </w:t>
      </w:r>
      <w:r w:rsidR="00691D54">
        <w:t>28.11.2016</w:t>
      </w:r>
    </w:p>
    <w:p w:rsidR="0065289A" w:rsidRPr="002A5BCC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91D54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91D54" w:rsidP="009D6532">
            <w:pPr>
              <w:pStyle w:val="aa"/>
            </w:pPr>
            <w:r>
              <w:t>Зайцев И. О.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691D5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691D54" w:rsidRPr="000905BE" w:rsidTr="00DE46F3">
        <w:trPr>
          <w:trHeight w:val="284"/>
        </w:trPr>
        <w:tc>
          <w:tcPr>
            <w:tcW w:w="11275" w:type="dxa"/>
            <w:gridSpan w:val="7"/>
            <w:shd w:val="clear" w:color="auto" w:fill="auto"/>
            <w:vAlign w:val="bottom"/>
          </w:tcPr>
          <w:p w:rsidR="00691D54" w:rsidRPr="00691D54" w:rsidRDefault="00691D54" w:rsidP="00691D54">
            <w:pPr>
              <w:pStyle w:val="aa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председателя комиссии по проведению специальной оценки условий труда</w:t>
            </w:r>
          </w:p>
        </w:tc>
      </w:tr>
      <w:tr w:rsidR="00691D54" w:rsidRPr="00691D54" w:rsidTr="00691D5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  <w:r>
              <w:t>Заместитель директора по перевозкам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  <w:r>
              <w:t>Калинин А.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</w:tr>
      <w:tr w:rsidR="00691D54" w:rsidRPr="00691D54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691D54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691D5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91D54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91D54" w:rsidP="009D6532">
            <w:pPr>
              <w:pStyle w:val="aa"/>
            </w:pPr>
            <w:proofErr w:type="spellStart"/>
            <w:r>
              <w:t>Жидик</w:t>
            </w:r>
            <w:proofErr w:type="spellEnd"/>
            <w:r>
              <w:t xml:space="preserve"> Н. Б.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691D5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691D54" w:rsidRPr="00691D54" w:rsidTr="00691D5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  <w:r>
              <w:t>Начальник КРМ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  <w:r>
              <w:t>Литвиненко А. 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</w:tr>
      <w:tr w:rsidR="00691D54" w:rsidRPr="00691D54" w:rsidTr="00691D5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(дата)</w:t>
            </w:r>
          </w:p>
        </w:tc>
      </w:tr>
      <w:tr w:rsidR="00691D54" w:rsidRPr="00691D54" w:rsidTr="00691D5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  <w:r>
              <w:t>Начальник отдела эксплуатации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  <w:r>
              <w:t>Бондаренко Г. 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</w:tr>
      <w:tr w:rsidR="00691D54" w:rsidRPr="00691D54" w:rsidTr="00691D5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(дата)</w:t>
            </w:r>
          </w:p>
        </w:tc>
      </w:tr>
      <w:tr w:rsidR="00691D54" w:rsidRPr="00691D54" w:rsidTr="00691D5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  <w:r>
              <w:t>Начальник ОТК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  <w:r>
              <w:t>Кондратьев С. 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</w:tr>
      <w:tr w:rsidR="00691D54" w:rsidRPr="00691D54" w:rsidTr="00691D5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(дата)</w:t>
            </w:r>
          </w:p>
        </w:tc>
      </w:tr>
      <w:tr w:rsidR="00691D54" w:rsidRPr="00691D54" w:rsidTr="00691D5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  <w:r>
              <w:lastRenderedPageBreak/>
              <w:t>Главный экономист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  <w:proofErr w:type="spellStart"/>
            <w:r>
              <w:t>Мельвиль</w:t>
            </w:r>
            <w:proofErr w:type="spellEnd"/>
            <w:r>
              <w:t xml:space="preserve"> О.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</w:tr>
      <w:tr w:rsidR="00691D54" w:rsidRPr="00691D54" w:rsidTr="00691D5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(дата)</w:t>
            </w:r>
          </w:p>
        </w:tc>
      </w:tr>
      <w:tr w:rsidR="00691D54" w:rsidRPr="00691D54" w:rsidTr="00691D5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  <w:r>
              <w:t xml:space="preserve">Специалист </w:t>
            </w:r>
            <w:proofErr w:type="gramStart"/>
            <w:r>
              <w:t>по</w:t>
            </w:r>
            <w:proofErr w:type="gramEnd"/>
            <w:r>
              <w:t xml:space="preserve">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  <w:proofErr w:type="spellStart"/>
            <w:r>
              <w:t>Курыкин</w:t>
            </w:r>
            <w:proofErr w:type="spellEnd"/>
            <w:r>
              <w:t xml:space="preserve"> А. 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</w:tr>
      <w:tr w:rsidR="00691D54" w:rsidRPr="00691D54" w:rsidTr="00691D5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(дата)</w:t>
            </w:r>
          </w:p>
        </w:tc>
      </w:tr>
      <w:tr w:rsidR="00691D54" w:rsidRPr="00691D54" w:rsidTr="00691D5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  <w:r>
              <w:t>Заместитель председателя ППО АП№7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  <w:r>
              <w:t>Антонов М. 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1D54" w:rsidRPr="00691D54" w:rsidRDefault="00691D54" w:rsidP="009D6532">
            <w:pPr>
              <w:pStyle w:val="aa"/>
            </w:pPr>
          </w:p>
        </w:tc>
      </w:tr>
      <w:tr w:rsidR="00691D54" w:rsidRPr="00691D54" w:rsidTr="00691D5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91D54" w:rsidRPr="00691D54" w:rsidRDefault="00691D54" w:rsidP="009D6532">
            <w:pPr>
              <w:pStyle w:val="aa"/>
              <w:rPr>
                <w:vertAlign w:val="superscript"/>
              </w:rPr>
            </w:pPr>
            <w:r w:rsidRPr="00691D54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gramEnd"/>
      <w:r w:rsidRPr="003C5C39">
        <w:t xml:space="preserve">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3316E" w:rsidRPr="0023316E" w:rsidTr="0023316E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91D54" w:rsidRDefault="00691D54" w:rsidP="00C45714">
            <w:pPr>
              <w:pStyle w:val="aa"/>
            </w:pPr>
            <w:r w:rsidRPr="00691D54">
              <w:t>976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91D54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91D54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91D54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91D54" w:rsidRDefault="00691D54" w:rsidP="00C45714">
            <w:pPr>
              <w:pStyle w:val="aa"/>
            </w:pPr>
            <w:r w:rsidRPr="00691D54">
              <w:t>Малашкин А.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91D54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91D54" w:rsidRDefault="00C45714" w:rsidP="00C45714">
            <w:pPr>
              <w:pStyle w:val="aa"/>
            </w:pPr>
          </w:p>
        </w:tc>
      </w:tr>
      <w:tr w:rsidR="0023316E" w:rsidRPr="0023316E" w:rsidTr="0023316E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C45714" w:rsidRPr="0023316E" w:rsidRDefault="00691D54" w:rsidP="00C45714">
            <w:pPr>
              <w:pStyle w:val="aa"/>
              <w:rPr>
                <w:b/>
                <w:vertAlign w:val="superscript"/>
              </w:rPr>
            </w:pPr>
            <w:r w:rsidRPr="0023316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C45714" w:rsidRPr="0023316E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C45714" w:rsidRPr="0023316E" w:rsidRDefault="00691D54" w:rsidP="00C45714">
            <w:pPr>
              <w:pStyle w:val="aa"/>
              <w:rPr>
                <w:b/>
                <w:vertAlign w:val="superscript"/>
              </w:rPr>
            </w:pPr>
            <w:r w:rsidRPr="002331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C45714" w:rsidRPr="0023316E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C45714" w:rsidRPr="0023316E" w:rsidRDefault="00691D54" w:rsidP="00C45714">
            <w:pPr>
              <w:pStyle w:val="aa"/>
              <w:rPr>
                <w:b/>
                <w:vertAlign w:val="superscript"/>
              </w:rPr>
            </w:pPr>
            <w:r w:rsidRPr="0023316E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C45714" w:rsidRPr="0023316E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45714" w:rsidRPr="0023316E" w:rsidRDefault="00691D54" w:rsidP="00C45714">
            <w:pPr>
              <w:pStyle w:val="aa"/>
              <w:rPr>
                <w:vertAlign w:val="superscript"/>
              </w:rPr>
            </w:pPr>
            <w:r w:rsidRPr="0023316E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C55" w:rsidRDefault="00512C55" w:rsidP="00691D54">
      <w:r>
        <w:separator/>
      </w:r>
    </w:p>
  </w:endnote>
  <w:endnote w:type="continuationSeparator" w:id="0">
    <w:p w:rsidR="00512C55" w:rsidRDefault="00512C55" w:rsidP="00691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D54" w:rsidRDefault="00691D5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D54" w:rsidRDefault="00691D5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D54" w:rsidRDefault="00691D5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C55" w:rsidRDefault="00512C55" w:rsidP="00691D54">
      <w:r>
        <w:separator/>
      </w:r>
    </w:p>
  </w:footnote>
  <w:footnote w:type="continuationSeparator" w:id="0">
    <w:p w:rsidR="00512C55" w:rsidRDefault="00512C55" w:rsidP="00691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D54" w:rsidRDefault="00691D5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D54" w:rsidRDefault="00691D5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D54" w:rsidRDefault="00691D5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eh_info" w:val=" Санкт-Петербургское государственное унитарное предприятие пассажирского автомобильного транспорта (СПб ГУП &quot;Пассажиравтотранс&quot;) "/>
    <w:docVar w:name="org_name" w:val="     "/>
    <w:docVar w:name="pers_guids" w:val="4B80D4A17ED64A478CF029C141773C6E@-"/>
    <w:docVar w:name="pers_snils" w:val="4B80D4A17ED64A478CF029C141773C6E@-"/>
    <w:docVar w:name="rbtd_name" w:val="Санкт-Петербургское государственное унитарное предприятие пассажирского автомобильного транспорта (СПб ГУП &quot;Пассажиравтотранс&quot;)"/>
    <w:docVar w:name="sv_docs" w:val="1"/>
  </w:docVars>
  <w:rsids>
    <w:rsidRoot w:val="00691D54"/>
    <w:rsid w:val="0002033E"/>
    <w:rsid w:val="00056BFC"/>
    <w:rsid w:val="0007776A"/>
    <w:rsid w:val="00093D2E"/>
    <w:rsid w:val="000C5130"/>
    <w:rsid w:val="00196135"/>
    <w:rsid w:val="001A7AC3"/>
    <w:rsid w:val="001B06AD"/>
    <w:rsid w:val="0023316E"/>
    <w:rsid w:val="00237B32"/>
    <w:rsid w:val="002A5BCC"/>
    <w:rsid w:val="003A1C01"/>
    <w:rsid w:val="003A2259"/>
    <w:rsid w:val="003C79E5"/>
    <w:rsid w:val="004078D3"/>
    <w:rsid w:val="00483A6A"/>
    <w:rsid w:val="00495D50"/>
    <w:rsid w:val="004B7161"/>
    <w:rsid w:val="004C6BD0"/>
    <w:rsid w:val="004D3FF5"/>
    <w:rsid w:val="004E5CB1"/>
    <w:rsid w:val="00512C55"/>
    <w:rsid w:val="00541047"/>
    <w:rsid w:val="00547088"/>
    <w:rsid w:val="005567D6"/>
    <w:rsid w:val="005645F0"/>
    <w:rsid w:val="00572AE0"/>
    <w:rsid w:val="00584289"/>
    <w:rsid w:val="005F64E6"/>
    <w:rsid w:val="0065289A"/>
    <w:rsid w:val="0067226F"/>
    <w:rsid w:val="00691D54"/>
    <w:rsid w:val="006E662C"/>
    <w:rsid w:val="00725C51"/>
    <w:rsid w:val="00820552"/>
    <w:rsid w:val="008B4051"/>
    <w:rsid w:val="008C0968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74CD6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691D5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691D54"/>
    <w:rPr>
      <w:sz w:val="24"/>
    </w:rPr>
  </w:style>
  <w:style w:type="paragraph" w:styleId="ad">
    <w:name w:val="footer"/>
    <w:basedOn w:val="a"/>
    <w:link w:val="ae"/>
    <w:rsid w:val="00691D5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691D5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+&#1056;&#1072;&#1073;&#1086;&#1090;&#1072;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DG Win&amp;Soft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1</dc:creator>
  <cp:lastModifiedBy>Левин Михаил Юрьевич</cp:lastModifiedBy>
  <cp:revision>6</cp:revision>
  <dcterms:created xsi:type="dcterms:W3CDTF">2017-06-23T11:53:00Z</dcterms:created>
  <dcterms:modified xsi:type="dcterms:W3CDTF">2017-06-28T09:40:00Z</dcterms:modified>
</cp:coreProperties>
</file>